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74E0E" w14:textId="77777777" w:rsidR="00761977" w:rsidRDefault="00761977" w:rsidP="007619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SHIRBURN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3DBA4AB9" w14:textId="77777777" w:rsidR="00761977" w:rsidRDefault="00761977" w:rsidP="007619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Beverley. Cooper.</w:t>
      </w:r>
    </w:p>
    <w:p w14:paraId="2ED17AAB" w14:textId="77777777" w:rsidR="00761977" w:rsidRDefault="00761977" w:rsidP="007619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5BB555" w14:textId="77777777" w:rsidR="00761977" w:rsidRDefault="00761977" w:rsidP="007619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485519" w14:textId="77777777" w:rsidR="00761977" w:rsidRDefault="00761977" w:rsidP="007619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Holme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63F5640A" w14:textId="77777777" w:rsidR="00761977" w:rsidRDefault="00761977" w:rsidP="007619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80BCA2B" w14:textId="77777777" w:rsidR="00761977" w:rsidRDefault="00761977" w:rsidP="007619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57BB19" w14:textId="77777777" w:rsidR="00761977" w:rsidRDefault="00761977" w:rsidP="007619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B18200" w14:textId="77777777" w:rsidR="00761977" w:rsidRDefault="00761977" w:rsidP="007619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September 2022</w:t>
      </w:r>
    </w:p>
    <w:p w14:paraId="290E9C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46CB3" w14:textId="77777777" w:rsidR="00761977" w:rsidRDefault="00761977" w:rsidP="009139A6">
      <w:r>
        <w:separator/>
      </w:r>
    </w:p>
  </w:endnote>
  <w:endnote w:type="continuationSeparator" w:id="0">
    <w:p w14:paraId="4FEE7752" w14:textId="77777777" w:rsidR="00761977" w:rsidRDefault="007619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FA0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5A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95C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7F65" w14:textId="77777777" w:rsidR="00761977" w:rsidRDefault="00761977" w:rsidP="009139A6">
      <w:r>
        <w:separator/>
      </w:r>
    </w:p>
  </w:footnote>
  <w:footnote w:type="continuationSeparator" w:id="0">
    <w:p w14:paraId="5C9A53E1" w14:textId="77777777" w:rsidR="00761977" w:rsidRDefault="007619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37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A0E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DB8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977"/>
    <w:rsid w:val="000666E0"/>
    <w:rsid w:val="002510B7"/>
    <w:rsid w:val="005C130B"/>
    <w:rsid w:val="0076197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8D261"/>
  <w15:chartTrackingRefBased/>
  <w15:docId w15:val="{D11D6336-AC7B-41D2-9D96-D997454E3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619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2022-09-05T20:22:00Z</dcterms:created>
  <dcterms:modified xsi:type="dcterms:W3CDTF">2022-09-05T20:23:00Z</dcterms:modified>
</cp:coreProperties>
</file>